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Hlt448930105"/>
      <w:bookmarkEnd w:id="0"/>
      <w:bookmarkStart w:id="1" w:name="_Hlt450066085"/>
      <w:bookmarkEnd w:id="1"/>
      <w:bookmarkStart w:id="2" w:name="_Hlt450051172"/>
      <w:bookmarkEnd w:id="2"/>
      <w:bookmarkStart w:id="3" w:name="_Hlt450066087"/>
      <w:bookmarkEnd w:id="3"/>
      <w:bookmarkStart w:id="4" w:name="_Hlt450039480"/>
      <w:bookmarkEnd w:id="4"/>
      <w:bookmarkStart w:id="5" w:name="_Hlt449016246"/>
      <w:bookmarkEnd w:id="5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90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R4-1</w:t>
      </w:r>
      <w:r>
        <w:rPr>
          <w:rFonts w:hint="eastAsia"/>
          <w:b/>
          <w:i/>
          <w:sz w:val="28"/>
          <w:lang w:val="en-US" w:eastAsia="zh-CN"/>
        </w:rPr>
        <w:t>90</w:t>
      </w:r>
      <w:r>
        <w:rPr>
          <w:rFonts w:hint="eastAsia"/>
          <w:b/>
          <w:i/>
          <w:sz w:val="28"/>
          <w:highlight w:val="none"/>
          <w:lang w:val="en-US" w:eastAsia="zh-CN"/>
        </w:rPr>
        <w:t xml:space="preserve">2336 </w:t>
      </w:r>
    </w:p>
    <w:p>
      <w:pPr>
        <w:pStyle w:val="78"/>
        <w:outlineLvl w:val="0"/>
        <w:rPr>
          <w:b/>
          <w:sz w:val="24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Athens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, </w:t>
      </w:r>
      <w:r>
        <w:rPr>
          <w:rFonts w:ascii="Arial" w:hAnsi="Arial" w:eastAsia="宋体"/>
          <w:b/>
          <w:sz w:val="24"/>
          <w:szCs w:val="24"/>
          <w:lang w:eastAsia="zh-CN"/>
        </w:rPr>
        <w:t>GR, 25</w:t>
      </w:r>
      <w:r>
        <w:rPr>
          <w:rFonts w:ascii="Arial" w:hAnsi="Arial" w:eastAsia="宋体"/>
          <w:b/>
          <w:sz w:val="24"/>
          <w:szCs w:val="24"/>
          <w:vertAlign w:val="superscript"/>
          <w:lang w:eastAsia="zh-CN"/>
        </w:rPr>
        <w:t xml:space="preserve">th 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Feb 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1</w:t>
      </w:r>
      <w:r>
        <w:rPr>
          <w:rFonts w:ascii="Arial" w:hAnsi="Arial" w:eastAsia="宋体"/>
          <w:b/>
          <w:sz w:val="24"/>
          <w:szCs w:val="24"/>
          <w:vertAlign w:val="superscript"/>
          <w:lang w:eastAsia="zh-CN"/>
        </w:rPr>
        <w:t>st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March, 2019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  <w:vAlign w:val="top"/>
          </w:tcPr>
          <w:p>
            <w:pPr>
              <w:pStyle w:val="78"/>
              <w:spacing w:after="0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TS38.113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78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0009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</w:p>
        </w:tc>
        <w:tc>
          <w:tcPr>
            <w:tcW w:w="2693" w:type="dxa"/>
            <w:shd w:val="clear" w:color="auto" w:fill="auto"/>
            <w:vAlign w:val="top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b/>
                <w:sz w:val="32"/>
                <w:lang w:val="en-US" w:eastAsia="zh-CN"/>
              </w:rPr>
              <w:t>15.</w:t>
            </w:r>
            <w:r>
              <w:rPr>
                <w:rFonts w:hint="eastAsia"/>
                <w:b/>
                <w:sz w:val="32"/>
                <w:lang w:val="en-US" w:eastAsia="zh-CN"/>
              </w:rPr>
              <w:t>4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fldChar w:fldCharType="begin"/>
            </w:r>
            <w:r>
              <w:rPr>
                <w:rFonts w:cs="Arial"/>
                <w:b/>
                <w:i/>
                <w:color w:val="FF0000"/>
              </w:rPr>
              <w:instrText xml:space="preserve">HYPERLINK "http://www.3gpp.org/3G_Specs/CRs.htm" \n </w:instrText>
            </w:r>
            <w:r>
              <w:rPr>
                <w:rFonts w:cs="Arial"/>
                <w:b/>
                <w:i/>
                <w:color w:val="FF0000"/>
              </w:rP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</w:t>
            </w:r>
            <w:bookmarkStart w:id="6" w:name="_Hlt497798708"/>
            <w:bookmarkStart w:id="7" w:name="_Hlt497798707"/>
            <w:r>
              <w:rPr>
                <w:rStyle w:val="44"/>
                <w:rFonts w:cs="Arial"/>
                <w:b/>
                <w:i/>
                <w:color w:val="FF0000"/>
              </w:rPr>
              <w:t>E</w:t>
            </w:r>
            <w:bookmarkEnd w:id="6"/>
            <w:bookmarkEnd w:id="7"/>
            <w:bookmarkStart w:id="8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8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fldChar w:fldCharType="begin"/>
            </w:r>
            <w:r>
              <w:rPr>
                <w:rFonts w:cs="Arial"/>
                <w:i/>
              </w:rPr>
              <w:instrText xml:space="preserve">HYPERLINK "http://www.3gpp.org/Change-Requests"</w:instrText>
            </w:r>
            <w:r>
              <w:rPr>
                <w:rFonts w:cs="Arial"/>
                <w:i/>
              </w:rP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vAlign w:val="top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  <w:r>
              <w:rPr>
                <w:rFonts w:hint="eastAsia" w:eastAsia="宋体" w:cs="Arial"/>
                <w:lang w:val="en-US" w:eastAsia="zh-CN"/>
              </w:rPr>
              <w:t>CR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eastAsia="宋体" w:cs="Arial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38.113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201</w:t>
            </w:r>
            <w:r>
              <w:rPr>
                <w:rFonts w:hint="eastAsia"/>
                <w:lang w:val="en-US" w:eastAsia="zh-CN"/>
              </w:rPr>
              <w:t>9</w:t>
            </w:r>
            <w: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t>-</w:t>
            </w:r>
            <w:r>
              <w:rPr>
                <w:rFonts w:hint="eastAsia"/>
                <w:lang w:val="en-US" w:eastAsia="zh-CN"/>
              </w:rPr>
              <w:t>27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HYPERLINK "http://www.3gpp.org/ftp/Specs/html-info/21900.htm"</w:instrText>
            </w:r>
            <w:r>
              <w:rPr>
                <w:sz w:val="18"/>
              </w:rP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9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9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vertAlign w:val="subscrip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 capture the endorsed draftCRs in RAN4#90 meeting.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Endorsed draftCRs in RAN4#90:</w:t>
            </w:r>
          </w:p>
          <w:p>
            <w:pPr>
              <w:pStyle w:val="78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R4-1900565 - Draft CR to TS 38.113subclause 9.2.2, ZTE</w:t>
            </w:r>
          </w:p>
          <w:p>
            <w:pPr>
              <w:pStyle w:val="78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R4-1900566 - Draft CR to TS 38.113subclause 9.7.2.1, ZTE</w:t>
            </w:r>
          </w:p>
          <w:p>
            <w:pPr>
              <w:pStyle w:val="78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R4-1902330 - Draft CR to TS 38.113 Symbol (subclause 3 and 8.2.1), ZTE</w:t>
            </w:r>
          </w:p>
          <w:p>
            <w:pPr>
              <w:pStyle w:val="78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R4-1902332 - Draft CR to TS 38.113subclause 7.1 and 8.3.2, ZTE</w:t>
            </w:r>
          </w:p>
          <w:p>
            <w:pPr>
              <w:pStyle w:val="78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R4-1902334 - Draft CR to TS 38.113 Exclusion Bands for Radiated Immunity Test, Ericsson</w:t>
            </w:r>
          </w:p>
          <w:p>
            <w:pPr>
              <w:pStyle w:val="7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R4-1902340 - Draft CR to TS 38.113 on FR1 and FR2 definitions, Ericsson</w:t>
            </w:r>
            <w:bookmarkStart w:id="10" w:name="_GoBack"/>
            <w:bookmarkEnd w:id="10"/>
          </w:p>
          <w:p>
            <w:pPr>
              <w:pStyle w:val="78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R4-1902331 - draft CR to 38.113 - NR BS EMC_v1, Nokia</w:t>
            </w:r>
          </w:p>
          <w:p>
            <w:pPr>
              <w:pStyle w:val="78"/>
              <w:spacing w:after="0"/>
              <w:rPr>
                <w:rFonts w:hint="eastAsia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Endorsed draftCRs will be not implemented correctly.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3.2, 4.4.2, 7.1, 8.2.1, 8.3.2, 9.2.2, 9.5, 9.6.2,  9.7.2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spacing w:after="0"/>
        <w:rPr>
          <w:sz w:val="8"/>
          <w:szCs w:val="8"/>
        </w:rPr>
      </w:pPr>
    </w:p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bordersDoNotSurroundHeader w:val="0"/>
  <w:bordersDoNotSurroundFooter w:val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2D49"/>
    <w:rsid w:val="000A6394"/>
    <w:rsid w:val="000C038A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E34CF"/>
    <w:rsid w:val="00EE7D7C"/>
    <w:rsid w:val="00F25D98"/>
    <w:rsid w:val="00F300FB"/>
    <w:rsid w:val="00FB6386"/>
    <w:rsid w:val="02550384"/>
    <w:rsid w:val="02616BF6"/>
    <w:rsid w:val="030E4FD5"/>
    <w:rsid w:val="03A33019"/>
    <w:rsid w:val="04984461"/>
    <w:rsid w:val="065034E0"/>
    <w:rsid w:val="06D21681"/>
    <w:rsid w:val="071904FA"/>
    <w:rsid w:val="080B6A23"/>
    <w:rsid w:val="087E415B"/>
    <w:rsid w:val="08B6224F"/>
    <w:rsid w:val="0A44327C"/>
    <w:rsid w:val="0A9043E4"/>
    <w:rsid w:val="0B0B1E69"/>
    <w:rsid w:val="0B243AC7"/>
    <w:rsid w:val="0C693C89"/>
    <w:rsid w:val="0DB16C7D"/>
    <w:rsid w:val="0E81201E"/>
    <w:rsid w:val="0F847B71"/>
    <w:rsid w:val="104C3BB9"/>
    <w:rsid w:val="12A34FCB"/>
    <w:rsid w:val="12CB4506"/>
    <w:rsid w:val="15516894"/>
    <w:rsid w:val="22890A5F"/>
    <w:rsid w:val="22A21242"/>
    <w:rsid w:val="244E42A3"/>
    <w:rsid w:val="24AA4087"/>
    <w:rsid w:val="25D50EE4"/>
    <w:rsid w:val="29060B6F"/>
    <w:rsid w:val="29525484"/>
    <w:rsid w:val="29F4070C"/>
    <w:rsid w:val="2B58295D"/>
    <w:rsid w:val="2EA71936"/>
    <w:rsid w:val="2FA1270F"/>
    <w:rsid w:val="35D850E1"/>
    <w:rsid w:val="36F953AB"/>
    <w:rsid w:val="392D23C3"/>
    <w:rsid w:val="3AC14878"/>
    <w:rsid w:val="3E36289E"/>
    <w:rsid w:val="413656D2"/>
    <w:rsid w:val="45714432"/>
    <w:rsid w:val="49270F4A"/>
    <w:rsid w:val="4C153A14"/>
    <w:rsid w:val="4F4062A6"/>
    <w:rsid w:val="50681AA0"/>
    <w:rsid w:val="51EA5792"/>
    <w:rsid w:val="5225453F"/>
    <w:rsid w:val="53C446F6"/>
    <w:rsid w:val="53CF691B"/>
    <w:rsid w:val="547020FD"/>
    <w:rsid w:val="565C0245"/>
    <w:rsid w:val="571B5B61"/>
    <w:rsid w:val="57FC0FE1"/>
    <w:rsid w:val="59CD495F"/>
    <w:rsid w:val="5C526C07"/>
    <w:rsid w:val="5D0F046E"/>
    <w:rsid w:val="60523976"/>
    <w:rsid w:val="60EB665B"/>
    <w:rsid w:val="61F17199"/>
    <w:rsid w:val="64DD305E"/>
    <w:rsid w:val="66EE4C17"/>
    <w:rsid w:val="6A100EEE"/>
    <w:rsid w:val="6A644E23"/>
    <w:rsid w:val="6AB245F1"/>
    <w:rsid w:val="6B71347E"/>
    <w:rsid w:val="6CB36258"/>
    <w:rsid w:val="6DA44BB6"/>
    <w:rsid w:val="6E7C31EE"/>
    <w:rsid w:val="6EC24025"/>
    <w:rsid w:val="71423024"/>
    <w:rsid w:val="735E0307"/>
    <w:rsid w:val="78D36F63"/>
    <w:rsid w:val="79954A4E"/>
    <w:rsid w:val="7A71702D"/>
    <w:rsid w:val="7C134890"/>
    <w:rsid w:val="7DFF1FAE"/>
    <w:rsid w:val="7FD846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2">
    <w:name w:val="Default Paragraph Font"/>
    <w:semiHidden/>
    <w:qFormat/>
    <w:uiPriority w:val="0"/>
  </w:style>
  <w:style w:type="table" w:default="1" w:styleId="4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keepLines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449</Words>
  <Characters>2560</Characters>
  <Lines>21</Lines>
  <Paragraphs>6</Paragraphs>
  <TotalTime>26</TotalTime>
  <ScaleCrop>false</ScaleCrop>
  <LinksUpToDate>false</LinksUpToDate>
  <CharactersWithSpaces>3003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2017-01-09T15:59:00Z</dcterms:created>
  <dc:creator>Michael Sanders, John M Meredith</dc:creator>
  <cp:lastModifiedBy>R4-1902340 Ericsson</cp:lastModifiedBy>
  <dcterms:modified xsi:type="dcterms:W3CDTF">2019-03-03T12:47:08Z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